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79A16E5C" w:rsidR="003D44FD" w:rsidRPr="008846DF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0B73C6">
        <w:rPr>
          <w:rFonts w:asciiTheme="minorHAnsi" w:hAnsiTheme="minorHAnsi" w:cstheme="minorHAnsi"/>
          <w:sz w:val="18"/>
          <w:szCs w:val="18"/>
        </w:rPr>
        <w:t>10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0956EF19" w:rsidR="008846DF" w:rsidRPr="008846DF" w:rsidRDefault="009E69B6" w:rsidP="009E69B6">
      <w:pPr>
        <w:tabs>
          <w:tab w:val="center" w:pos="4535"/>
          <w:tab w:val="left" w:pos="8318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 w:rsidR="00EA0D23">
        <w:rPr>
          <w:rFonts w:asciiTheme="minorHAnsi" w:hAnsiTheme="minorHAnsi" w:cstheme="minorHAnsi"/>
          <w:b/>
          <w:sz w:val="24"/>
          <w:szCs w:val="24"/>
        </w:rPr>
        <w:t>IZJAVA</w:t>
      </w: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FootnoteText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393EC" w14:textId="77777777" w:rsidR="00922003" w:rsidRDefault="00922003" w:rsidP="00BB5C4F">
      <w:r>
        <w:separator/>
      </w:r>
    </w:p>
  </w:endnote>
  <w:endnote w:type="continuationSeparator" w:id="0">
    <w:p w14:paraId="37B718A0" w14:textId="77777777" w:rsidR="00922003" w:rsidRDefault="0092200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55DDF" w14:textId="77777777" w:rsidR="00922003" w:rsidRDefault="00922003" w:rsidP="00BB5C4F">
      <w:r>
        <w:separator/>
      </w:r>
    </w:p>
  </w:footnote>
  <w:footnote w:type="continuationSeparator" w:id="0">
    <w:p w14:paraId="729133CC" w14:textId="77777777" w:rsidR="00922003" w:rsidRDefault="00922003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D6EE7" w14:textId="77777777" w:rsidR="002349B4" w:rsidRPr="00BE2C93" w:rsidRDefault="002349B4" w:rsidP="002349B4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VVZ KEKEC GROSUPLJE</w:t>
    </w:r>
  </w:p>
  <w:p w14:paraId="47A46657" w14:textId="77777777" w:rsidR="002349B4" w:rsidRPr="00BE2C93" w:rsidRDefault="002349B4" w:rsidP="002349B4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Trubarjeva cesta 15</w:t>
    </w:r>
  </w:p>
  <w:p w14:paraId="7E04AFC6" w14:textId="08F6E9F5" w:rsidR="00D57953" w:rsidRPr="002D5186" w:rsidRDefault="002349B4" w:rsidP="002349B4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158171">
    <w:abstractNumId w:val="0"/>
  </w:num>
  <w:num w:numId="2" w16cid:durableId="435907161">
    <w:abstractNumId w:val="9"/>
  </w:num>
  <w:num w:numId="3" w16cid:durableId="801996467">
    <w:abstractNumId w:val="2"/>
  </w:num>
  <w:num w:numId="4" w16cid:durableId="1108046135">
    <w:abstractNumId w:val="3"/>
  </w:num>
  <w:num w:numId="5" w16cid:durableId="1395929214">
    <w:abstractNumId w:val="8"/>
  </w:num>
  <w:num w:numId="6" w16cid:durableId="253982302">
    <w:abstractNumId w:val="6"/>
  </w:num>
  <w:num w:numId="7" w16cid:durableId="146939225">
    <w:abstractNumId w:val="7"/>
  </w:num>
  <w:num w:numId="8" w16cid:durableId="258418280">
    <w:abstractNumId w:val="5"/>
  </w:num>
  <w:num w:numId="9" w16cid:durableId="2086803626">
    <w:abstractNumId w:val="10"/>
  </w:num>
  <w:num w:numId="10" w16cid:durableId="716860162">
    <w:abstractNumId w:val="4"/>
  </w:num>
  <w:num w:numId="11" w16cid:durableId="1314946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A4D22"/>
    <w:rsid w:val="000B73C6"/>
    <w:rsid w:val="000F1A06"/>
    <w:rsid w:val="00104F44"/>
    <w:rsid w:val="001212E8"/>
    <w:rsid w:val="00126E41"/>
    <w:rsid w:val="00152031"/>
    <w:rsid w:val="001664D3"/>
    <w:rsid w:val="00172528"/>
    <w:rsid w:val="0017254C"/>
    <w:rsid w:val="00172EEE"/>
    <w:rsid w:val="001A37F7"/>
    <w:rsid w:val="001B2933"/>
    <w:rsid w:val="001C08B4"/>
    <w:rsid w:val="001E29C8"/>
    <w:rsid w:val="00215201"/>
    <w:rsid w:val="002349B4"/>
    <w:rsid w:val="0028526B"/>
    <w:rsid w:val="002B0D99"/>
    <w:rsid w:val="002C0549"/>
    <w:rsid w:val="002D5186"/>
    <w:rsid w:val="00311139"/>
    <w:rsid w:val="003375F5"/>
    <w:rsid w:val="00392005"/>
    <w:rsid w:val="003A0E1C"/>
    <w:rsid w:val="003A3717"/>
    <w:rsid w:val="003D44FD"/>
    <w:rsid w:val="003F0DAA"/>
    <w:rsid w:val="00400569"/>
    <w:rsid w:val="00413C63"/>
    <w:rsid w:val="00432DAD"/>
    <w:rsid w:val="00477BBD"/>
    <w:rsid w:val="00491706"/>
    <w:rsid w:val="004D4EC4"/>
    <w:rsid w:val="00511D99"/>
    <w:rsid w:val="00521826"/>
    <w:rsid w:val="00522FDF"/>
    <w:rsid w:val="005376C1"/>
    <w:rsid w:val="00567CF9"/>
    <w:rsid w:val="005A525C"/>
    <w:rsid w:val="005C691F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8167CA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22003"/>
    <w:rsid w:val="0095567C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5BA1"/>
    <w:rsid w:val="00AA745D"/>
    <w:rsid w:val="00AB4AB3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92FD4"/>
    <w:rsid w:val="00BB5C4F"/>
    <w:rsid w:val="00BB60C3"/>
    <w:rsid w:val="00BE2DAB"/>
    <w:rsid w:val="00BF3FE4"/>
    <w:rsid w:val="00C17BF0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37F3"/>
    <w:rsid w:val="00D007A2"/>
    <w:rsid w:val="00D01B9D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2021-05-27T10:10:00Z</dcterms:created>
  <dcterms:modified xsi:type="dcterms:W3CDTF">2024-11-12T15:37:00Z</dcterms:modified>
  <cp:contentStatus/>
</cp:coreProperties>
</file>